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754" w:rsidRDefault="00257754" w:rsidP="009C5CB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57754" w:rsidRDefault="00257754" w:rsidP="009C5CB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57754" w:rsidRDefault="00257754" w:rsidP="009C5CB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57754" w:rsidRDefault="00257754" w:rsidP="009C5CB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ВСЕРОССИЙСКАЯ ОЛИМПИАДА ШКОЛЬНИКОВ по ФИЗИЧЕСКОЙ КУЛЬТУРЕ</w:t>
      </w:r>
    </w:p>
    <w:p w:rsidR="00257754" w:rsidRDefault="00257754" w:rsidP="009C5CBE">
      <w:pPr>
        <w:tabs>
          <w:tab w:val="left" w:pos="2580"/>
          <w:tab w:val="left" w:pos="276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2024-2025 учебный год.</w:t>
      </w:r>
      <w:r w:rsidRPr="0077355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Школьный этап.  5-6 классы.  Мальчики и девочки.</w:t>
      </w:r>
      <w:r w:rsidRPr="0077355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Практический тур.  Баскетбол.</w:t>
      </w:r>
    </w:p>
    <w:p w:rsidR="00257754" w:rsidRPr="00442EB8" w:rsidRDefault="00257754" w:rsidP="009C5CB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42EB8">
        <w:rPr>
          <w:rFonts w:ascii="Times New Roman" w:hAnsi="Times New Roman"/>
          <w:b/>
          <w:sz w:val="24"/>
          <w:szCs w:val="24"/>
          <w:lang w:eastAsia="ru-RU"/>
        </w:rPr>
        <w:t>Последовательность выполнения задания</w:t>
      </w:r>
    </w:p>
    <w:p w:rsidR="00257754" w:rsidRPr="00442EB8" w:rsidRDefault="00257754" w:rsidP="00442EB8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6442C1">
        <w:rPr>
          <w:rFonts w:ascii="Times New Roman" w:hAnsi="Times New Roman"/>
          <w:sz w:val="24"/>
          <w:szCs w:val="24"/>
        </w:rPr>
        <w:t>Участник с места старта</w:t>
      </w:r>
      <w:r>
        <w:rPr>
          <w:rFonts w:ascii="Times New Roman" w:hAnsi="Times New Roman"/>
          <w:sz w:val="24"/>
          <w:szCs w:val="24"/>
        </w:rPr>
        <w:t xml:space="preserve"> бежит к баскетбольному мячу </w:t>
      </w:r>
      <w:r w:rsidRPr="00442EB8">
        <w:rPr>
          <w:rFonts w:ascii="Times New Roman" w:hAnsi="Times New Roman"/>
          <w:b/>
          <w:sz w:val="24"/>
          <w:szCs w:val="24"/>
        </w:rPr>
        <w:t>М.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42EB8">
        <w:rPr>
          <w:rFonts w:ascii="Times New Roman" w:hAnsi="Times New Roman"/>
          <w:sz w:val="24"/>
          <w:szCs w:val="24"/>
        </w:rPr>
        <w:t>Берёт мяч,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ведё</w:t>
      </w:r>
      <w:r w:rsidRPr="006442C1">
        <w:rPr>
          <w:rFonts w:ascii="Times New Roman" w:hAnsi="Times New Roman"/>
          <w:sz w:val="24"/>
          <w:szCs w:val="24"/>
        </w:rPr>
        <w:t xml:space="preserve">т мяч к </w:t>
      </w:r>
      <w:r>
        <w:rPr>
          <w:rFonts w:ascii="Times New Roman" w:hAnsi="Times New Roman"/>
          <w:sz w:val="24"/>
          <w:szCs w:val="24"/>
        </w:rPr>
        <w:t xml:space="preserve">фишке № 1, выполняет обводку фишек № 1, № 2, № 3 «дальней рукой» от фишки, продвигаясь к </w:t>
      </w:r>
      <w:r w:rsidRPr="006442C1">
        <w:rPr>
          <w:rFonts w:ascii="Times New Roman" w:hAnsi="Times New Roman"/>
          <w:sz w:val="24"/>
          <w:szCs w:val="24"/>
        </w:rPr>
        <w:t>баскетбольной корзине</w:t>
      </w:r>
      <w:r>
        <w:rPr>
          <w:rFonts w:ascii="Times New Roman" w:hAnsi="Times New Roman"/>
          <w:sz w:val="24"/>
          <w:szCs w:val="24"/>
        </w:rPr>
        <w:t xml:space="preserve"> на противоположной стороне площадки. Выполняет бросок мяча в кольцо с</w:t>
      </w:r>
      <w:r w:rsidRPr="006442C1">
        <w:rPr>
          <w:rFonts w:ascii="Times New Roman" w:hAnsi="Times New Roman"/>
          <w:sz w:val="24"/>
          <w:szCs w:val="24"/>
        </w:rPr>
        <w:t xml:space="preserve"> любой точки площадки. Время остан</w:t>
      </w:r>
      <w:r>
        <w:rPr>
          <w:rFonts w:ascii="Times New Roman" w:hAnsi="Times New Roman"/>
          <w:sz w:val="24"/>
          <w:szCs w:val="24"/>
        </w:rPr>
        <w:t>авливается в момент касания мячом</w:t>
      </w:r>
      <w:r w:rsidRPr="006442C1">
        <w:rPr>
          <w:rFonts w:ascii="Times New Roman" w:hAnsi="Times New Roman"/>
          <w:sz w:val="24"/>
          <w:szCs w:val="24"/>
        </w:rPr>
        <w:t xml:space="preserve"> пола.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6442C1">
        <w:rPr>
          <w:rFonts w:ascii="Times New Roman" w:hAnsi="Times New Roman"/>
          <w:b/>
          <w:sz w:val="24"/>
          <w:szCs w:val="24"/>
        </w:rPr>
        <w:t>Штрафные секунды:</w:t>
      </w:r>
    </w:p>
    <w:p w:rsidR="00257754" w:rsidRDefault="00257754" w:rsidP="00442EB8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«Пробежка</w:t>
      </w:r>
      <w:r w:rsidRPr="006442C1">
        <w:rPr>
          <w:rFonts w:ascii="Times New Roman" w:hAnsi="Times New Roman"/>
          <w:sz w:val="24"/>
          <w:szCs w:val="24"/>
        </w:rPr>
        <w:t>» - 2 дополнительные секунды</w:t>
      </w:r>
      <w:r>
        <w:rPr>
          <w:rFonts w:ascii="Times New Roman" w:hAnsi="Times New Roman"/>
          <w:sz w:val="24"/>
          <w:szCs w:val="24"/>
        </w:rPr>
        <w:t>;</w:t>
      </w:r>
      <w:r w:rsidRPr="00442E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257754" w:rsidRDefault="00257754" w:rsidP="00442EB8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«Пронос мяча</w:t>
      </w:r>
      <w:r w:rsidRPr="006442C1">
        <w:rPr>
          <w:rFonts w:ascii="Times New Roman" w:hAnsi="Times New Roman"/>
          <w:sz w:val="24"/>
          <w:szCs w:val="24"/>
        </w:rPr>
        <w:t>» - 2 дополнительные секунды</w:t>
      </w:r>
      <w:r>
        <w:rPr>
          <w:rFonts w:ascii="Times New Roman" w:hAnsi="Times New Roman"/>
          <w:sz w:val="24"/>
          <w:szCs w:val="24"/>
        </w:rPr>
        <w:t xml:space="preserve">;                                                                             </w:t>
      </w:r>
    </w:p>
    <w:p w:rsidR="00257754" w:rsidRDefault="00257754" w:rsidP="00442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«Ошибка при обводке фишек» - (обводка выполнена «ближней рукой» к фишке; касание фишки мячом или участником; сбивание фишки</w:t>
      </w:r>
      <w:r w:rsidRPr="00442E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мячом или участником) – каждая ошибка -  </w:t>
      </w:r>
      <w:r w:rsidRPr="006442C1">
        <w:rPr>
          <w:rFonts w:ascii="Times New Roman" w:hAnsi="Times New Roman"/>
          <w:sz w:val="24"/>
          <w:szCs w:val="24"/>
        </w:rPr>
        <w:t>2 дополнительные секунды</w:t>
      </w:r>
      <w:r>
        <w:rPr>
          <w:rFonts w:ascii="Times New Roman" w:hAnsi="Times New Roman"/>
          <w:sz w:val="24"/>
          <w:szCs w:val="24"/>
        </w:rPr>
        <w:t>;</w:t>
      </w:r>
      <w:r w:rsidRPr="00442EB8">
        <w:rPr>
          <w:rFonts w:ascii="Times New Roman" w:hAnsi="Times New Roman"/>
          <w:sz w:val="24"/>
          <w:szCs w:val="24"/>
        </w:rPr>
        <w:t xml:space="preserve"> </w:t>
      </w:r>
    </w:p>
    <w:p w:rsidR="00257754" w:rsidRPr="00442EB8" w:rsidRDefault="00257754" w:rsidP="00442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6442C1">
        <w:rPr>
          <w:rFonts w:ascii="Times New Roman" w:hAnsi="Times New Roman"/>
          <w:sz w:val="24"/>
          <w:szCs w:val="24"/>
        </w:rPr>
        <w:t>«Мяч не попал в корзину»</w:t>
      </w:r>
      <w:r w:rsidRPr="006442C1">
        <w:rPr>
          <w:rFonts w:ascii="Times New Roman" w:hAnsi="Times New Roman"/>
          <w:b/>
          <w:sz w:val="24"/>
          <w:szCs w:val="24"/>
        </w:rPr>
        <w:t xml:space="preserve"> - </w:t>
      </w:r>
      <w:r w:rsidRPr="006442C1">
        <w:rPr>
          <w:rFonts w:ascii="Times New Roman" w:hAnsi="Times New Roman"/>
          <w:sz w:val="24"/>
          <w:szCs w:val="24"/>
        </w:rPr>
        <w:t>5 дополнительных секунд</w:t>
      </w:r>
      <w:r>
        <w:rPr>
          <w:rFonts w:ascii="Times New Roman" w:hAnsi="Times New Roman"/>
          <w:sz w:val="24"/>
          <w:szCs w:val="24"/>
        </w:rPr>
        <w:t>.</w:t>
      </w:r>
    </w:p>
    <w:p w:rsidR="00257754" w:rsidRPr="006442C1" w:rsidRDefault="00257754" w:rsidP="00442EB8">
      <w:p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6442C1">
        <w:rPr>
          <w:rFonts w:ascii="Times New Roman" w:hAnsi="Times New Roman"/>
          <w:b/>
          <w:sz w:val="24"/>
          <w:szCs w:val="24"/>
        </w:rPr>
        <w:t>Любое нарушение дисциплины – аннулирование результата.</w:t>
      </w:r>
    </w:p>
    <w:p w:rsidR="00257754" w:rsidRPr="006442C1" w:rsidRDefault="00257754" w:rsidP="009C5C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7754" w:rsidRDefault="00257754" w:rsidP="009C5CBE">
      <w:pPr>
        <w:jc w:val="center"/>
        <w:rPr>
          <w:rFonts w:ascii="Times New Roman" w:hAnsi="Times New Roman"/>
          <w:sz w:val="24"/>
          <w:szCs w:val="24"/>
        </w:rPr>
      </w:pPr>
    </w:p>
    <w:p w:rsidR="00257754" w:rsidRPr="006442C1" w:rsidRDefault="00257754" w:rsidP="009C5CBE">
      <w:pPr>
        <w:jc w:val="center"/>
        <w:rPr>
          <w:rFonts w:ascii="Times New Roman" w:hAnsi="Times New Roman"/>
          <w:sz w:val="24"/>
          <w:szCs w:val="24"/>
        </w:rPr>
      </w:pPr>
      <w:r w:rsidRPr="006442C1">
        <w:rPr>
          <w:rFonts w:ascii="Times New Roman" w:hAnsi="Times New Roman"/>
          <w:sz w:val="24"/>
          <w:szCs w:val="24"/>
        </w:rPr>
        <w:t>Условные обозначения на схеме и оборудование</w:t>
      </w:r>
    </w:p>
    <w:p w:rsidR="00257754" w:rsidRPr="006442C1" w:rsidRDefault="00257754" w:rsidP="009C5CBE">
      <w:pPr>
        <w:ind w:firstLine="851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Восьмиугольник 7" o:spid="_x0000_s1026" type="#_x0000_t10" style="position:absolute;left:0;text-align:left;margin-left:0;margin-top:0;width:30pt;height:27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" fillcolor="#d55e5b" strokecolor="red" strokeweight="1pt">
            <v:textbox>
              <w:txbxContent>
                <w:p w:rsidR="00257754" w:rsidRPr="007B63BF" w:rsidRDefault="00257754" w:rsidP="009C5CBE">
                  <w:pPr>
                    <w:jc w:val="center"/>
                  </w:pPr>
                  <w:r>
                    <w:t>С</w:t>
                  </w:r>
                </w:p>
              </w:txbxContent>
            </v:textbox>
          </v:shape>
        </w:pict>
      </w:r>
      <w:r w:rsidRPr="006442C1">
        <w:rPr>
          <w:rFonts w:ascii="Times New Roman" w:hAnsi="Times New Roman"/>
          <w:b/>
          <w:sz w:val="24"/>
          <w:szCs w:val="24"/>
        </w:rPr>
        <w:t xml:space="preserve"> –  </w:t>
      </w:r>
      <w:r w:rsidRPr="006442C1">
        <w:rPr>
          <w:rFonts w:ascii="Times New Roman" w:hAnsi="Times New Roman"/>
          <w:sz w:val="24"/>
          <w:szCs w:val="24"/>
        </w:rPr>
        <w:t>Стойка – 1 штука.</w:t>
      </w:r>
    </w:p>
    <w:p w:rsidR="00257754" w:rsidRPr="006442C1" w:rsidRDefault="00257754" w:rsidP="009C5CBE">
      <w:pPr>
        <w:rPr>
          <w:rFonts w:ascii="Times New Roman" w:hAnsi="Times New Roman"/>
          <w:sz w:val="24"/>
          <w:szCs w:val="24"/>
        </w:rPr>
      </w:pPr>
    </w:p>
    <w:p w:rsidR="00257754" w:rsidRPr="006442C1" w:rsidRDefault="00257754" w:rsidP="009C5CB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24" o:spid="_x0000_s1027" type="#_x0000_t120" style="position:absolute;margin-left:7.5pt;margin-top:4.45pt;width:17.25pt;height:18pt;z-index:25166489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" filled="f" strokeweight="1pt">
            <v:stroke joinstyle="miter"/>
            <w10:wrap anchorx="margin"/>
          </v:shape>
        </w:pict>
      </w:r>
      <w:r>
        <w:rPr>
          <w:noProof/>
          <w:lang w:eastAsia="ru-RU"/>
        </w:rPr>
        <w:pict>
          <v:shape id="Восьмиугольник 8" o:spid="_x0000_s1028" type="#_x0000_t10" style="position:absolute;margin-left:0;margin-top:-.05pt;width:31.5pt;height:27.7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" fillcolor="#f7caac" strokecolor="red" strokeweight="1pt">
            <v:textbox>
              <w:txbxContent>
                <w:p w:rsidR="00257754" w:rsidRPr="00C46920" w:rsidRDefault="00257754" w:rsidP="009C5CBE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М</w:t>
                  </w:r>
                </w:p>
              </w:txbxContent>
            </v:textbox>
          </v:shape>
        </w:pict>
      </w:r>
      <w:r w:rsidRPr="006442C1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–  Баскетбольные мячи № 5</w:t>
      </w:r>
      <w:r w:rsidRPr="006442C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>1 штука</w:t>
      </w:r>
      <w:r w:rsidRPr="006442C1">
        <w:rPr>
          <w:rFonts w:ascii="Times New Roman" w:hAnsi="Times New Roman"/>
          <w:sz w:val="24"/>
          <w:szCs w:val="24"/>
        </w:rPr>
        <w:t>.</w:t>
      </w:r>
    </w:p>
    <w:p w:rsidR="00257754" w:rsidRPr="006442C1" w:rsidRDefault="00257754" w:rsidP="009C5CBE">
      <w:pPr>
        <w:rPr>
          <w:rFonts w:ascii="Times New Roman" w:hAnsi="Times New Roman"/>
          <w:sz w:val="24"/>
          <w:szCs w:val="24"/>
        </w:rPr>
      </w:pPr>
    </w:p>
    <w:p w:rsidR="00257754" w:rsidRPr="006442C1" w:rsidRDefault="00257754" w:rsidP="009C5CB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25" o:spid="_x0000_s1029" type="#_x0000_t5" style="position:absolute;margin-left:0;margin-top:1.45pt;width:21pt;height:27.7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" fillcolor="#deeaf6" strokeweight="1pt"/>
        </w:pict>
      </w:r>
      <w:r w:rsidRPr="006442C1">
        <w:rPr>
          <w:rFonts w:ascii="Times New Roman" w:hAnsi="Times New Roman"/>
          <w:sz w:val="24"/>
          <w:szCs w:val="24"/>
        </w:rPr>
        <w:t xml:space="preserve">               –  Фишки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6442C1">
        <w:rPr>
          <w:rFonts w:ascii="Times New Roman" w:hAnsi="Times New Roman"/>
          <w:sz w:val="24"/>
          <w:szCs w:val="24"/>
        </w:rPr>
        <w:t xml:space="preserve"> 3 штуки.</w:t>
      </w:r>
    </w:p>
    <w:p w:rsidR="00257754" w:rsidRPr="006442C1" w:rsidRDefault="00257754" w:rsidP="009C5CBE">
      <w:pPr>
        <w:rPr>
          <w:rFonts w:ascii="Times New Roman" w:hAnsi="Times New Roman"/>
          <w:sz w:val="24"/>
          <w:szCs w:val="24"/>
        </w:rPr>
      </w:pPr>
    </w:p>
    <w:p w:rsidR="00257754" w:rsidRPr="006442C1" w:rsidRDefault="00257754" w:rsidP="009C5CB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Блок-схема: узел 26" o:spid="_x0000_s1030" type="#_x0000_t120" style="position:absolute;margin-left:0;margin-top:1.45pt;width:36pt;height:36.05pt;rotation:199835fd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" fillcolor="#5b9bd5" strokeweight="1pt">
            <v:stroke joinstyle="miter"/>
          </v:shape>
        </w:pict>
      </w:r>
      <w:r w:rsidRPr="006442C1">
        <w:rPr>
          <w:rFonts w:ascii="Times New Roman" w:hAnsi="Times New Roman"/>
          <w:sz w:val="24"/>
          <w:szCs w:val="24"/>
        </w:rPr>
        <w:t xml:space="preserve">               –  Баскетбольная корзина – 1 штука.</w:t>
      </w:r>
    </w:p>
    <w:p w:rsidR="00257754" w:rsidRPr="006442C1" w:rsidRDefault="00257754" w:rsidP="008E6CD2">
      <w:pPr>
        <w:jc w:val="center"/>
        <w:rPr>
          <w:b/>
          <w:sz w:val="24"/>
          <w:szCs w:val="24"/>
        </w:rPr>
      </w:pPr>
    </w:p>
    <w:p w:rsidR="00257754" w:rsidRDefault="00257754" w:rsidP="006442C1">
      <w:pPr>
        <w:jc w:val="center"/>
        <w:rPr>
          <w:b/>
          <w:sz w:val="32"/>
          <w:szCs w:val="32"/>
        </w:rPr>
      </w:pPr>
    </w:p>
    <w:p w:rsidR="00257754" w:rsidRDefault="00257754" w:rsidP="006442C1">
      <w:pPr>
        <w:jc w:val="center"/>
        <w:rPr>
          <w:b/>
          <w:sz w:val="32"/>
          <w:szCs w:val="32"/>
        </w:rPr>
      </w:pPr>
    </w:p>
    <w:p w:rsidR="00257754" w:rsidRDefault="00257754" w:rsidP="006442C1">
      <w:pPr>
        <w:jc w:val="center"/>
        <w:rPr>
          <w:b/>
          <w:sz w:val="32"/>
          <w:szCs w:val="32"/>
        </w:rPr>
      </w:pPr>
    </w:p>
    <w:p w:rsidR="00257754" w:rsidRPr="006442C1" w:rsidRDefault="00257754" w:rsidP="006442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</w:t>
      </w:r>
      <w:r w:rsidRPr="006442C1">
        <w:rPr>
          <w:rFonts w:ascii="Times New Roman" w:hAnsi="Times New Roman"/>
          <w:b/>
          <w:sz w:val="24"/>
          <w:szCs w:val="24"/>
        </w:rPr>
        <w:t>Схема выполнения задания</w:t>
      </w:r>
    </w:p>
    <w:tbl>
      <w:tblPr>
        <w:tblW w:w="10201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2"/>
        <w:gridCol w:w="4290"/>
        <w:gridCol w:w="4036"/>
        <w:gridCol w:w="1043"/>
      </w:tblGrid>
      <w:tr w:rsidR="00257754" w:rsidRPr="00C46920" w:rsidTr="009C5CBE">
        <w:trPr>
          <w:cantSplit/>
          <w:trHeight w:val="1134"/>
        </w:trPr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8" style="position:absolute;margin-left:198.45pt;margin-top:32.1pt;width:9.4pt;height:126pt;flip:y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" adj="-24329" strokeweight="1pt">
                  <v:stroke dashstyle="3 1" endarrow="block" joinstyle="miter"/>
                </v:shape>
              </w:pict>
            </w:r>
            <w:r>
              <w:rPr>
                <w:noProof/>
                <w:lang w:eastAsia="ru-RU"/>
              </w:rPr>
              <w:pict>
                <v:shape id="Блок-схема: узел 16" o:spid="_x0000_s1032" type="#_x0000_t120" style="position:absolute;margin-left:189.75pt;margin-top:10.65pt;width:36pt;height:36.1pt;rotation:199835fd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" fillcolor="#5b9bd5" strokeweight="1pt">
                  <v:stroke joinstyle="miter"/>
                </v:shape>
              </w:pict>
            </w: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  <w:rPr>
                <w:b/>
              </w:rPr>
            </w:pPr>
            <w:r w:rsidRPr="00C46920">
              <w:rPr>
                <w:b/>
              </w:rPr>
              <w:t>финиш</w:t>
            </w:r>
          </w:p>
        </w:tc>
        <w:tc>
          <w:tcPr>
            <w:tcW w:w="1043" w:type="dxa"/>
            <w:textDirection w:val="btLr"/>
          </w:tcPr>
          <w:p w:rsidR="00257754" w:rsidRPr="00C46920" w:rsidRDefault="00257754" w:rsidP="00C46920">
            <w:pPr>
              <w:spacing w:after="0" w:line="240" w:lineRule="auto"/>
              <w:ind w:left="113" w:right="113"/>
            </w:pPr>
            <w:r w:rsidRPr="00C46920">
              <w:t xml:space="preserve">  </w:t>
            </w: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33" type="#_x0000_t32" style="position:absolute;left:0;text-align:left;margin-left:-.15pt;margin-top:-108.85pt;width:0;height:107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" strokecolor="#5b9bd5" strokeweight=".5pt">
                  <v:stroke startarrow="block" endarrow="block" joinstyle="miter"/>
                </v:shape>
              </w:pict>
            </w:r>
            <w:r w:rsidRPr="00C46920">
              <w:t>6 метров</w:t>
            </w:r>
          </w:p>
        </w:tc>
        <w:bookmarkStart w:id="0" w:name="_GoBack"/>
        <w:bookmarkEnd w:id="0"/>
      </w:tr>
      <w:tr w:rsidR="00257754" w:rsidRPr="00C46920" w:rsidTr="009C5CBE">
        <w:trPr>
          <w:cantSplit/>
          <w:trHeight w:val="1134"/>
        </w:trPr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_x0000_s1034" type="#_x0000_t38" style="position:absolute;margin-left:198.45pt;margin-top:72.6pt;width:9pt;height:90pt;flip:x y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" adj="-156840" strokeweight="1pt">
                  <v:stroke dashstyle="3 1" endarrow="block" joinstyle="miter"/>
                </v:shape>
              </w:pict>
            </w:r>
            <w:r>
              <w:rPr>
                <w:noProof/>
                <w:lang w:eastAsia="ru-RU"/>
              </w:rPr>
              <w:pict>
                <v:shape id="Равнобедренный треугольник 22" o:spid="_x0000_s1035" type="#_x0000_t5" style="position:absolute;margin-left:207.85pt;margin-top:82.15pt;width:21pt;height:27.75pt;z-index:251658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" fillcolor="#deeaf6" strokeweight="1pt"/>
              </w:pict>
            </w: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Трапеция 15" o:spid="_x0000_s1036" style="position:absolute;margin-left:-146.3pt;margin-top:-98.65pt;width:278.25pt;height:140.25pt;rotation:180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33775,178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" path="m,1781175l805323,,2728452,r805323,1781175l,1781175xe" filled="f" strokeweight="1pt">
                  <v:stroke joinstyle="miter"/>
                  <v:path arrowok="t" o:connecttype="custom" o:connectlocs="0,1781175;805323,0;2728452,0;3533775,1781175;0,1781175" o:connectangles="0,0,0,0,0"/>
                </v:shape>
              </w:pict>
            </w: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442EB8">
            <w:pPr>
              <w:tabs>
                <w:tab w:val="left" w:pos="360"/>
              </w:tabs>
              <w:spacing w:after="0" w:line="240" w:lineRule="auto"/>
            </w:pPr>
            <w:r>
              <w:tab/>
            </w:r>
            <w:r>
              <w:rPr>
                <w:rFonts w:ascii="Times New Roman" w:hAnsi="Times New Roman"/>
              </w:rPr>
              <w:t>№ 3</w:t>
            </w:r>
          </w:p>
        </w:tc>
        <w:tc>
          <w:tcPr>
            <w:tcW w:w="1043" w:type="dxa"/>
            <w:textDirection w:val="btLr"/>
          </w:tcPr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  <w:r>
              <w:rPr>
                <w:noProof/>
                <w:lang w:eastAsia="ru-RU"/>
              </w:rPr>
              <w:pict>
                <v:shape id="Прямая со стрелкой 2" o:spid="_x0000_s1037" type="#_x0000_t32" style="position:absolute;left:0;text-align:left;margin-left:12.5pt;margin-top:-107.25pt;width:0;height:107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" strokecolor="#5b9bd5" strokeweight=".5pt">
                  <v:stroke startarrow="block" endarrow="block" joinstyle="miter"/>
                </v:shape>
              </w:pict>
            </w:r>
          </w:p>
          <w:p w:rsidR="00257754" w:rsidRPr="00C46920" w:rsidRDefault="00257754" w:rsidP="00C46920">
            <w:pPr>
              <w:spacing w:after="0" w:line="240" w:lineRule="auto"/>
              <w:ind w:left="113" w:right="113"/>
              <w:jc w:val="center"/>
            </w:pPr>
            <w:smartTag w:uri="urn:schemas-microsoft-com:office:smarttags" w:element="metricconverter">
              <w:smartTagPr>
                <w:attr w:name="ProductID" w:val="3 метра"/>
              </w:smartTagPr>
              <w:r w:rsidRPr="00C46920">
                <w:t>3 метра</w:t>
              </w:r>
            </w:smartTag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</w:tc>
      </w:tr>
      <w:tr w:rsidR="00257754" w:rsidRPr="00C46920" w:rsidTr="009C5CBE">
        <w:trPr>
          <w:cantSplit/>
          <w:trHeight w:val="1134"/>
        </w:trPr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_x0000_s1038" type="#_x0000_t38" style="position:absolute;margin-left:207.45pt;margin-top:54.7pt;width:9.35pt;height:108pt;flip:x y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" adj="131217" strokeweight="1pt">
                  <v:stroke dashstyle="3 1" endarrow="block" joinstyle="miter"/>
                </v:shape>
              </w:pict>
            </w:r>
            <w:r>
              <w:rPr>
                <w:noProof/>
                <w:lang w:eastAsia="ru-RU"/>
              </w:rPr>
              <w:pict>
                <v:shape id="Равнобедренный треугольник 21" o:spid="_x0000_s1039" type="#_x0000_t5" style="position:absolute;margin-left:207.85pt;margin-top:82.15pt;width:21pt;height:27.7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" fillcolor="#deeaf6" strokeweight="1pt"/>
              </w:pict>
            </w: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  <w:r>
              <w:rPr>
                <w:rFonts w:ascii="Times New Roman" w:hAnsi="Times New Roman"/>
              </w:rPr>
              <w:t>№ № 2</w:t>
            </w:r>
          </w:p>
        </w:tc>
        <w:tc>
          <w:tcPr>
            <w:tcW w:w="1043" w:type="dxa"/>
            <w:textDirection w:val="btLr"/>
          </w:tcPr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  <w:jc w:val="center"/>
            </w:pPr>
            <w:r>
              <w:rPr>
                <w:noProof/>
                <w:lang w:eastAsia="ru-RU"/>
              </w:rPr>
              <w:pict>
                <v:shape id="Прямая со стрелкой 4" o:spid="_x0000_s1040" type="#_x0000_t32" style="position:absolute;left:0;text-align:left;margin-left:-.75pt;margin-top:-105.9pt;width:0;height:107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" strokecolor="#5b9bd5" strokeweight=".5pt">
                  <v:stroke startarrow="block" endarrow="block" joinstyle="miter"/>
                </v:shape>
              </w:pict>
            </w:r>
            <w:r w:rsidRPr="00C46920">
              <w:t>3 метра</w:t>
            </w:r>
          </w:p>
        </w:tc>
      </w:tr>
      <w:tr w:rsidR="00257754" w:rsidRPr="00C46920" w:rsidTr="009C5CBE">
        <w:trPr>
          <w:cantSplit/>
          <w:trHeight w:val="1134"/>
        </w:trPr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Равнобедренный треугольник 23" o:spid="_x0000_s1041" type="#_x0000_t5" style="position:absolute;margin-left:207.85pt;margin-top:82.15pt;width:21pt;height:27.75pt;z-index:251659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" fillcolor="#deeaf6" strokeweight="1pt"/>
              </w:pict>
            </w: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Скругленная соединительная линия 19" o:spid="_x0000_s1042" type="#_x0000_t38" style="position:absolute;margin-left:1.95pt;margin-top:1.05pt;width:36pt;height:99pt;flip:x 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" adj="-28260" strokeweight="1pt">
                  <v:stroke dashstyle="3 1" endarrow="block" joinstyle="miter"/>
                </v:shape>
              </w:pict>
            </w: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r w:rsidRPr="00644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textDirection w:val="btLr"/>
          </w:tcPr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  <w:jc w:val="center"/>
            </w:pPr>
            <w:r>
              <w:rPr>
                <w:noProof/>
                <w:lang w:eastAsia="ru-RU"/>
              </w:rPr>
              <w:pict>
                <v:shape id="Прямая со стрелкой 3" o:spid="_x0000_s1043" type="#_x0000_t32" style="position:absolute;left:0;text-align:left;margin-left:-.75pt;margin-top:-105.5pt;width:0;height:107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" strokecolor="#5b9bd5" strokeweight=".5pt">
                  <v:stroke startarrow="block" endarrow="block" joinstyle="miter"/>
                </v:shape>
              </w:pict>
            </w:r>
            <w:r w:rsidRPr="00C46920">
              <w:t>3 метра</w:t>
            </w:r>
          </w:p>
        </w:tc>
      </w:tr>
      <w:tr w:rsidR="00257754" w:rsidRPr="00C46920" w:rsidTr="009C5CBE">
        <w:trPr>
          <w:cantSplit/>
          <w:trHeight w:val="1134"/>
        </w:trPr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C245A">
            <w:pPr>
              <w:tabs>
                <w:tab w:val="left" w:pos="3000"/>
              </w:tabs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Прямая со стрелкой 18" o:spid="_x0000_s1044" type="#_x0000_t32" style="position:absolute;margin-left:46.95pt;margin-top:5.55pt;width:45pt;height:63pt;flip:x 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" strokeweight="1.5pt">
                  <v:stroke endarrow="block" joinstyle="miter"/>
                </v:shape>
              </w:pict>
            </w:r>
            <w:r>
              <w:tab/>
            </w: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Блок-схема: узел 14" o:spid="_x0000_s1045" type="#_x0000_t120" style="position:absolute;margin-left:92.35pt;margin-top:6.15pt;width:17.25pt;height:18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" filled="f" strokeweight="1pt">
                  <v:stroke joinstyle="miter"/>
                </v:shape>
              </w:pict>
            </w:r>
            <w:r>
              <w:rPr>
                <w:noProof/>
                <w:lang w:eastAsia="ru-RU"/>
              </w:rPr>
              <w:pict>
                <v:shape id="Восьмиугольник 11" o:spid="_x0000_s1046" type="#_x0000_t10" style="position:absolute;margin-left:86.65pt;margin-top:2.85pt;width:31.5pt;height:27.75pt;rotation:-5247049fd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" fillcolor="#f7caac" strokecolor="red" strokeweight="1pt">
                  <v:textbox style="mso-next-textbox:#Восьмиугольник 11">
                    <w:txbxContent>
                      <w:p w:rsidR="00257754" w:rsidRPr="00C46920" w:rsidRDefault="00257754" w:rsidP="004B7B90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Мяч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43" w:type="dxa"/>
            <w:textDirection w:val="btLr"/>
          </w:tcPr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  <w:jc w:val="center"/>
            </w:pPr>
            <w:r>
              <w:rPr>
                <w:noProof/>
                <w:lang w:eastAsia="ru-RU"/>
              </w:rPr>
              <w:pict>
                <v:shape id="Прямая со стрелкой 5" o:spid="_x0000_s1047" type="#_x0000_t32" style="position:absolute;left:0;text-align:left;margin-left:-.5pt;margin-top:-107.95pt;width:0;height:107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" strokecolor="#5b9bd5" strokeweight=".5pt">
                  <v:stroke startarrow="block" endarrow="block" joinstyle="miter"/>
                </v:shape>
              </w:pict>
            </w:r>
            <w:r w:rsidRPr="00C46920">
              <w:t>3 метра</w:t>
            </w:r>
          </w:p>
        </w:tc>
      </w:tr>
      <w:tr w:rsidR="00257754" w:rsidRPr="00C46920" w:rsidTr="009C5CBE">
        <w:trPr>
          <w:cantSplit/>
          <w:trHeight w:val="1134"/>
        </w:trPr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Прямая со стрелкой 17" o:spid="_x0000_s1048" type="#_x0000_t32" style="position:absolute;margin-left:207.45pt;margin-top:9.9pt;width:93pt;height:93.75pt;flip:y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" strokeweight="1.5pt">
                  <v:stroke dashstyle="dash" endarrow="block" joinstyle="miter"/>
                </v:shape>
              </w:pict>
            </w: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Восьмиугольник 1" o:spid="_x0000_s1049" type="#_x0000_t10" style="position:absolute;margin-left:194.2pt;margin-top:13.05pt;width:30pt;height:27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" fillcolor="#d55e5b" strokecolor="red" strokeweight="1pt">
                  <v:textbox style="mso-next-textbox:#Восьмиугольник 1">
                    <w:txbxContent>
                      <w:p w:rsidR="00257754" w:rsidRPr="007B63BF" w:rsidRDefault="00257754" w:rsidP="007B63BF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shape>
              </w:pict>
            </w:r>
          </w:p>
          <w:p w:rsidR="00257754" w:rsidRPr="00C46920" w:rsidRDefault="00257754" w:rsidP="00C46920">
            <w:pPr>
              <w:spacing w:after="0" w:line="240" w:lineRule="auto"/>
              <w:rPr>
                <w:b/>
              </w:rPr>
            </w:pPr>
            <w:r w:rsidRPr="00C46920">
              <w:rPr>
                <w:b/>
              </w:rPr>
              <w:t xml:space="preserve">                                                                   старт</w:t>
            </w: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1043" w:type="dxa"/>
            <w:textDirection w:val="btLr"/>
          </w:tcPr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</w:pPr>
          </w:p>
          <w:p w:rsidR="00257754" w:rsidRPr="00C46920" w:rsidRDefault="00257754" w:rsidP="00C46920">
            <w:pPr>
              <w:spacing w:after="0" w:line="240" w:lineRule="auto"/>
              <w:ind w:left="113" w:right="113"/>
              <w:jc w:val="center"/>
            </w:pPr>
            <w:r>
              <w:rPr>
                <w:noProof/>
                <w:lang w:eastAsia="ru-RU"/>
              </w:rPr>
              <w:pict>
                <v:shape id="Прямая со стрелкой 30" o:spid="_x0000_s1050" type="#_x0000_t32" style="position:absolute;left:0;text-align:left;margin-left:-.9pt;margin-top:-106.95pt;width:0;height:107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" strokecolor="#5b9bd5" strokeweight=".5pt">
                  <v:stroke startarrow="block" endarrow="block" joinstyle="miter"/>
                </v:shape>
              </w:pict>
            </w:r>
            <w:r w:rsidRPr="00C46920">
              <w:t>3 метра</w:t>
            </w:r>
          </w:p>
        </w:tc>
      </w:tr>
      <w:tr w:rsidR="00257754" w:rsidRPr="00C46920" w:rsidTr="009C5CBE">
        <w:tc>
          <w:tcPr>
            <w:tcW w:w="832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4290" w:type="dxa"/>
          </w:tcPr>
          <w:p w:rsidR="00257754" w:rsidRPr="00C46920" w:rsidRDefault="00257754" w:rsidP="00C46920">
            <w:pPr>
              <w:spacing w:after="0" w:line="240" w:lineRule="auto"/>
              <w:rPr>
                <w:noProof/>
                <w:lang w:eastAsia="ru-RU"/>
              </w:rPr>
            </w:pPr>
          </w:p>
        </w:tc>
        <w:tc>
          <w:tcPr>
            <w:tcW w:w="4036" w:type="dxa"/>
          </w:tcPr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  <w:p w:rsidR="00257754" w:rsidRPr="00C46920" w:rsidRDefault="00257754" w:rsidP="00C46920">
            <w:pPr>
              <w:spacing w:after="0" w:line="240" w:lineRule="auto"/>
            </w:pPr>
          </w:p>
        </w:tc>
        <w:tc>
          <w:tcPr>
            <w:tcW w:w="1043" w:type="dxa"/>
          </w:tcPr>
          <w:p w:rsidR="00257754" w:rsidRPr="00C46920" w:rsidRDefault="00257754" w:rsidP="00C46920">
            <w:pPr>
              <w:spacing w:after="0" w:line="240" w:lineRule="auto"/>
            </w:pPr>
          </w:p>
        </w:tc>
      </w:tr>
    </w:tbl>
    <w:p w:rsidR="00257754" w:rsidRDefault="00257754">
      <w:pPr>
        <w:rPr>
          <w:rFonts w:ascii="Times New Roman" w:hAnsi="Times New Roman"/>
        </w:rPr>
      </w:pPr>
    </w:p>
    <w:p w:rsidR="00257754" w:rsidRPr="006442C1" w:rsidRDefault="00257754" w:rsidP="009C5CBE">
      <w:pPr>
        <w:pStyle w:val="Default"/>
        <w:spacing w:line="360" w:lineRule="auto"/>
        <w:jc w:val="center"/>
        <w:rPr>
          <w:sz w:val="28"/>
          <w:szCs w:val="28"/>
        </w:rPr>
      </w:pPr>
      <w:r w:rsidRPr="006442C1">
        <w:rPr>
          <w:b/>
          <w:sz w:val="28"/>
          <w:szCs w:val="28"/>
        </w:rPr>
        <w:t>Расчёт «зачётных» баллов участника по баскетболу</w:t>
      </w:r>
      <w:r w:rsidRPr="006442C1">
        <w:rPr>
          <w:b/>
          <w:i/>
          <w:iCs/>
          <w:sz w:val="28"/>
          <w:szCs w:val="28"/>
        </w:rPr>
        <w:t xml:space="preserve"> </w:t>
      </w:r>
      <w:r w:rsidRPr="006442C1">
        <w:rPr>
          <w:b/>
          <w:sz w:val="28"/>
          <w:szCs w:val="28"/>
        </w:rPr>
        <w:t>проводится по формуле (2):</w:t>
      </w:r>
    </w:p>
    <w:p w:rsidR="00257754" w:rsidRPr="006442C1" w:rsidRDefault="00257754" w:rsidP="009C5CBE">
      <w:pPr>
        <w:pStyle w:val="Default"/>
        <w:spacing w:line="360" w:lineRule="auto"/>
        <w:ind w:firstLine="708"/>
        <w:rPr>
          <w:b/>
          <w:i/>
          <w:sz w:val="28"/>
          <w:szCs w:val="28"/>
        </w:rPr>
      </w:pPr>
      <w:r w:rsidRPr="006442C1">
        <w:rPr>
          <w:b/>
          <w:i/>
          <w:sz w:val="28"/>
          <w:szCs w:val="28"/>
          <w:lang w:val="en-US"/>
        </w:rPr>
        <w:t>K</w:t>
      </w:r>
      <w:r w:rsidRPr="006442C1">
        <w:rPr>
          <w:b/>
          <w:i/>
          <w:sz w:val="28"/>
          <w:szCs w:val="28"/>
        </w:rPr>
        <w:t xml:space="preserve"> </w:t>
      </w:r>
      <w:r w:rsidRPr="006442C1">
        <w:rPr>
          <w:b/>
          <w:i/>
          <w:sz w:val="28"/>
          <w:szCs w:val="28"/>
          <w:lang w:val="en-US"/>
        </w:rPr>
        <w:t>x</w:t>
      </w:r>
      <w:r w:rsidRPr="006442C1">
        <w:rPr>
          <w:b/>
          <w:i/>
          <w:sz w:val="28"/>
          <w:szCs w:val="28"/>
        </w:rPr>
        <w:t xml:space="preserve"> </w:t>
      </w:r>
      <w:r w:rsidRPr="006442C1">
        <w:rPr>
          <w:b/>
          <w:i/>
          <w:sz w:val="28"/>
          <w:szCs w:val="28"/>
          <w:lang w:val="en-US"/>
        </w:rPr>
        <w:t>M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b/>
          <w:i/>
          <w:sz w:val="28"/>
          <w:szCs w:val="28"/>
          <w:lang w:val="en-US"/>
        </w:rPr>
        <w:t>Xi</w:t>
      </w:r>
      <w:r w:rsidRPr="006442C1">
        <w:rPr>
          <w:b/>
          <w:i/>
          <w:sz w:val="28"/>
          <w:szCs w:val="28"/>
        </w:rPr>
        <w:t xml:space="preserve"> =</w:t>
      </w:r>
      <w:r w:rsidRPr="006442C1">
        <w:rPr>
          <w:sz w:val="28"/>
          <w:szCs w:val="28"/>
        </w:rPr>
        <w:t xml:space="preserve"> --------------</w:t>
      </w:r>
    </w:p>
    <w:p w:rsidR="00257754" w:rsidRPr="006442C1" w:rsidRDefault="00257754" w:rsidP="009C5CBE">
      <w:pPr>
        <w:pStyle w:val="Default"/>
        <w:tabs>
          <w:tab w:val="left" w:pos="990"/>
        </w:tabs>
        <w:spacing w:line="360" w:lineRule="auto"/>
        <w:rPr>
          <w:b/>
          <w:sz w:val="28"/>
          <w:szCs w:val="28"/>
        </w:rPr>
      </w:pPr>
      <w:r w:rsidRPr="006442C1">
        <w:rPr>
          <w:sz w:val="28"/>
          <w:szCs w:val="28"/>
        </w:rPr>
        <w:tab/>
      </w:r>
      <w:r w:rsidRPr="006442C1">
        <w:rPr>
          <w:b/>
          <w:sz w:val="28"/>
          <w:szCs w:val="28"/>
          <w:lang w:val="en-US"/>
        </w:rPr>
        <w:t>Ni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sz w:val="28"/>
          <w:szCs w:val="28"/>
        </w:rPr>
        <w:t xml:space="preserve">где </w:t>
      </w:r>
      <w:r w:rsidRPr="006442C1">
        <w:rPr>
          <w:i/>
          <w:iCs/>
          <w:sz w:val="28"/>
          <w:szCs w:val="28"/>
        </w:rPr>
        <w:t xml:space="preserve">Хi </w:t>
      </w:r>
      <w:r w:rsidRPr="006442C1">
        <w:rPr>
          <w:sz w:val="28"/>
          <w:szCs w:val="28"/>
        </w:rPr>
        <w:t xml:space="preserve">– «зачётный» балл </w:t>
      </w:r>
      <w:r w:rsidRPr="006442C1">
        <w:rPr>
          <w:i/>
          <w:iCs/>
          <w:sz w:val="28"/>
          <w:szCs w:val="28"/>
        </w:rPr>
        <w:t>i</w:t>
      </w:r>
      <w:r w:rsidRPr="006442C1">
        <w:rPr>
          <w:sz w:val="28"/>
          <w:szCs w:val="28"/>
        </w:rPr>
        <w:t xml:space="preserve">-го участника; 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i/>
          <w:iCs/>
          <w:sz w:val="28"/>
          <w:szCs w:val="28"/>
        </w:rPr>
        <w:t xml:space="preserve">К </w:t>
      </w:r>
      <w:r w:rsidRPr="006442C1">
        <w:rPr>
          <w:sz w:val="28"/>
          <w:szCs w:val="28"/>
        </w:rPr>
        <w:t>– максимально возможный «зачётный» балл в конкретном задании</w:t>
      </w:r>
      <w:r>
        <w:rPr>
          <w:sz w:val="28"/>
          <w:szCs w:val="28"/>
        </w:rPr>
        <w:t xml:space="preserve">                             </w:t>
      </w:r>
      <w:r w:rsidRPr="006442C1">
        <w:rPr>
          <w:sz w:val="28"/>
          <w:szCs w:val="28"/>
        </w:rPr>
        <w:t xml:space="preserve"> (по регламенту); 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i/>
          <w:iCs/>
          <w:sz w:val="28"/>
          <w:szCs w:val="28"/>
        </w:rPr>
        <w:t xml:space="preserve">Ni </w:t>
      </w:r>
      <w:r w:rsidRPr="006442C1">
        <w:rPr>
          <w:sz w:val="28"/>
          <w:szCs w:val="28"/>
        </w:rPr>
        <w:t xml:space="preserve">– результат </w:t>
      </w:r>
      <w:r w:rsidRPr="006442C1">
        <w:rPr>
          <w:i/>
          <w:iCs/>
          <w:sz w:val="28"/>
          <w:szCs w:val="28"/>
        </w:rPr>
        <w:t>i-</w:t>
      </w:r>
      <w:r w:rsidRPr="006442C1">
        <w:rPr>
          <w:sz w:val="28"/>
          <w:szCs w:val="28"/>
        </w:rPr>
        <w:t xml:space="preserve">го участника в конкретном задании; 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i/>
          <w:iCs/>
          <w:sz w:val="28"/>
          <w:szCs w:val="28"/>
        </w:rPr>
        <w:t xml:space="preserve">М </w:t>
      </w:r>
      <w:r w:rsidRPr="006442C1">
        <w:rPr>
          <w:sz w:val="28"/>
          <w:szCs w:val="28"/>
        </w:rPr>
        <w:t xml:space="preserve">– максимально возможный или лучший результат в конкретном задании, так как лучший результат в этих испытаниях в абсолютном значении меньше результата любого другого участника. </w:t>
      </w:r>
    </w:p>
    <w:p w:rsidR="00257754" w:rsidRPr="006442C1" w:rsidRDefault="00257754" w:rsidP="009C5CBE">
      <w:pPr>
        <w:pStyle w:val="Default"/>
        <w:spacing w:line="360" w:lineRule="auto"/>
        <w:rPr>
          <w:b/>
          <w:sz w:val="28"/>
          <w:szCs w:val="28"/>
        </w:rPr>
      </w:pPr>
      <w:r w:rsidRPr="006442C1">
        <w:rPr>
          <w:b/>
          <w:sz w:val="28"/>
          <w:szCs w:val="28"/>
        </w:rPr>
        <w:t>Пример расчёта:</w:t>
      </w:r>
    </w:p>
    <w:p w:rsidR="00257754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sz w:val="28"/>
          <w:szCs w:val="28"/>
        </w:rPr>
        <w:t xml:space="preserve">Например, при </w:t>
      </w:r>
      <w:r w:rsidRPr="006442C1">
        <w:rPr>
          <w:i/>
          <w:iCs/>
          <w:sz w:val="28"/>
          <w:szCs w:val="28"/>
        </w:rPr>
        <w:t xml:space="preserve">Ni </w:t>
      </w:r>
      <w:r w:rsidRPr="006442C1">
        <w:rPr>
          <w:sz w:val="28"/>
          <w:szCs w:val="28"/>
        </w:rPr>
        <w:t xml:space="preserve">= 12,5 с (личный результат участника), </w:t>
      </w:r>
      <w:r w:rsidRPr="006442C1">
        <w:rPr>
          <w:i/>
          <w:iCs/>
          <w:sz w:val="28"/>
          <w:szCs w:val="28"/>
        </w:rPr>
        <w:t xml:space="preserve">М </w:t>
      </w:r>
      <w:r w:rsidRPr="006442C1">
        <w:rPr>
          <w:sz w:val="28"/>
          <w:szCs w:val="28"/>
        </w:rPr>
        <w:t xml:space="preserve">= 5,8 с (наилучший результат из показанных в испытании) и </w:t>
      </w:r>
      <w:r w:rsidRPr="006442C1">
        <w:rPr>
          <w:i/>
          <w:iCs/>
          <w:sz w:val="28"/>
          <w:szCs w:val="28"/>
        </w:rPr>
        <w:t xml:space="preserve">К </w:t>
      </w:r>
      <w:r w:rsidRPr="006442C1">
        <w:rPr>
          <w:sz w:val="28"/>
          <w:szCs w:val="28"/>
        </w:rPr>
        <w:t xml:space="preserve">= 40 (установлен предметной комиссией)                                         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sz w:val="28"/>
          <w:szCs w:val="28"/>
        </w:rPr>
        <w:t xml:space="preserve">ПРОИЗВОДИМ РАСЧЁТ ПО ФОРМУЛЕ 2: 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  <w:u w:val="single"/>
        </w:rPr>
      </w:pPr>
      <w:r w:rsidRPr="006442C1">
        <w:rPr>
          <w:sz w:val="28"/>
          <w:szCs w:val="28"/>
          <w:u w:val="single"/>
        </w:rPr>
        <w:t xml:space="preserve">40 × 5,8    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sz w:val="28"/>
          <w:szCs w:val="28"/>
        </w:rPr>
        <w:t xml:space="preserve">   12,5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sz w:val="28"/>
          <w:szCs w:val="28"/>
        </w:rPr>
        <w:t>Получаем 18,56 балла.</w:t>
      </w: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</w:p>
    <w:p w:rsidR="00257754" w:rsidRPr="006442C1" w:rsidRDefault="00257754" w:rsidP="009C5CBE">
      <w:pPr>
        <w:pStyle w:val="Default"/>
        <w:spacing w:line="360" w:lineRule="auto"/>
        <w:rPr>
          <w:sz w:val="28"/>
          <w:szCs w:val="28"/>
        </w:rPr>
      </w:pPr>
      <w:r w:rsidRPr="006442C1">
        <w:rPr>
          <w:sz w:val="28"/>
          <w:szCs w:val="28"/>
        </w:rPr>
        <w:t xml:space="preserve"> За лучший результат в испытаниях по баскетболу  (в данном примере – 5,8 с) участник получает максимальный «зачётный» балл (в данном примере – 40). </w:t>
      </w:r>
    </w:p>
    <w:p w:rsidR="00257754" w:rsidRDefault="00257754">
      <w:pPr>
        <w:rPr>
          <w:rFonts w:ascii="Times New Roman" w:hAnsi="Times New Roman"/>
        </w:rPr>
      </w:pPr>
    </w:p>
    <w:p w:rsidR="00257754" w:rsidRPr="00442EB8" w:rsidRDefault="00257754" w:rsidP="00442EB8">
      <w:pPr>
        <w:rPr>
          <w:rFonts w:ascii="Times New Roman" w:hAnsi="Times New Roman"/>
        </w:rPr>
      </w:pPr>
    </w:p>
    <w:p w:rsidR="00257754" w:rsidRPr="00442EB8" w:rsidRDefault="00257754" w:rsidP="00442EB8">
      <w:pPr>
        <w:rPr>
          <w:rFonts w:ascii="Times New Roman" w:hAnsi="Times New Roman"/>
        </w:rPr>
      </w:pPr>
    </w:p>
    <w:p w:rsidR="00257754" w:rsidRPr="00442EB8" w:rsidRDefault="00257754" w:rsidP="00442EB8">
      <w:pPr>
        <w:rPr>
          <w:rFonts w:ascii="Times New Roman" w:hAnsi="Times New Roman"/>
        </w:rPr>
      </w:pPr>
    </w:p>
    <w:p w:rsidR="00257754" w:rsidRPr="00442EB8" w:rsidRDefault="00257754" w:rsidP="00442EB8">
      <w:pPr>
        <w:rPr>
          <w:rFonts w:ascii="Times New Roman" w:hAnsi="Times New Roman"/>
        </w:rPr>
      </w:pPr>
    </w:p>
    <w:p w:rsidR="00257754" w:rsidRPr="00442EB8" w:rsidRDefault="00257754" w:rsidP="00442EB8">
      <w:pPr>
        <w:rPr>
          <w:rFonts w:ascii="Times New Roman" w:hAnsi="Times New Roman"/>
        </w:rPr>
      </w:pPr>
    </w:p>
    <w:p w:rsidR="00257754" w:rsidRDefault="00257754" w:rsidP="00442EB8">
      <w:pPr>
        <w:rPr>
          <w:rFonts w:ascii="Times New Roman" w:hAnsi="Times New Roman"/>
        </w:rPr>
      </w:pPr>
    </w:p>
    <w:p w:rsidR="00257754" w:rsidRDefault="00257754" w:rsidP="00442EB8">
      <w:pPr>
        <w:rPr>
          <w:rFonts w:ascii="Times New Roman" w:hAnsi="Times New Roman"/>
        </w:rPr>
      </w:pPr>
    </w:p>
    <w:p w:rsidR="00257754" w:rsidRPr="00442EB8" w:rsidRDefault="00257754" w:rsidP="00442EB8">
      <w:pPr>
        <w:tabs>
          <w:tab w:val="left" w:pos="1290"/>
        </w:tabs>
        <w:rPr>
          <w:rFonts w:ascii="Times New Roman" w:hAnsi="Times New Roman"/>
        </w:rPr>
      </w:pPr>
    </w:p>
    <w:sectPr w:rsidR="00257754" w:rsidRPr="00442EB8" w:rsidSect="006442C1">
      <w:footerReference w:type="even" r:id="rId6"/>
      <w:footerReference w:type="default" r:id="rId7"/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754" w:rsidRDefault="00257754">
      <w:r>
        <w:separator/>
      </w:r>
    </w:p>
  </w:endnote>
  <w:endnote w:type="continuationSeparator" w:id="0">
    <w:p w:rsidR="00257754" w:rsidRDefault="00257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754" w:rsidRDefault="00257754" w:rsidP="000271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7754" w:rsidRDefault="002577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754" w:rsidRDefault="00257754" w:rsidP="000271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57754" w:rsidRDefault="002577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754" w:rsidRDefault="00257754">
      <w:r>
        <w:separator/>
      </w:r>
    </w:p>
  </w:footnote>
  <w:footnote w:type="continuationSeparator" w:id="0">
    <w:p w:rsidR="00257754" w:rsidRDefault="002577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487"/>
    <w:rsid w:val="00027107"/>
    <w:rsid w:val="00062245"/>
    <w:rsid w:val="000F0955"/>
    <w:rsid w:val="00105A6A"/>
    <w:rsid w:val="001954D4"/>
    <w:rsid w:val="001E6650"/>
    <w:rsid w:val="00227507"/>
    <w:rsid w:val="00256F94"/>
    <w:rsid w:val="00257754"/>
    <w:rsid w:val="002C1D1B"/>
    <w:rsid w:val="002D163D"/>
    <w:rsid w:val="002E428D"/>
    <w:rsid w:val="00333121"/>
    <w:rsid w:val="003B28EA"/>
    <w:rsid w:val="003F5752"/>
    <w:rsid w:val="00442EB8"/>
    <w:rsid w:val="00465AE6"/>
    <w:rsid w:val="004B7B90"/>
    <w:rsid w:val="004C6EDE"/>
    <w:rsid w:val="004F0671"/>
    <w:rsid w:val="005A6D70"/>
    <w:rsid w:val="005D4C8B"/>
    <w:rsid w:val="006271B5"/>
    <w:rsid w:val="006442C1"/>
    <w:rsid w:val="006A7735"/>
    <w:rsid w:val="00727F94"/>
    <w:rsid w:val="00735598"/>
    <w:rsid w:val="007565DC"/>
    <w:rsid w:val="00773556"/>
    <w:rsid w:val="007B63BF"/>
    <w:rsid w:val="00844EA2"/>
    <w:rsid w:val="008E6CD2"/>
    <w:rsid w:val="009C5CBE"/>
    <w:rsid w:val="00A518AB"/>
    <w:rsid w:val="00B122C9"/>
    <w:rsid w:val="00C46920"/>
    <w:rsid w:val="00CC245A"/>
    <w:rsid w:val="00DB2A00"/>
    <w:rsid w:val="00E67487"/>
    <w:rsid w:val="00EE70A9"/>
    <w:rsid w:val="00F159F6"/>
    <w:rsid w:val="00F24C5A"/>
    <w:rsid w:val="00F93103"/>
    <w:rsid w:val="00FA2026"/>
    <w:rsid w:val="00FB6992"/>
    <w:rsid w:val="00FF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12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D4C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C5C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6442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428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6442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3</Pages>
  <Words>410</Words>
  <Characters>2341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ФИЗИЧЕСКОЙ КУЛЬТУРЕ</dc:title>
  <dc:subject/>
  <dc:creator>я; Витченко Ю.В.</dc:creator>
  <cp:keywords/>
  <dc:description/>
  <cp:lastModifiedBy>Наталья</cp:lastModifiedBy>
  <cp:revision>7</cp:revision>
  <dcterms:created xsi:type="dcterms:W3CDTF">2024-10-03T07:40:00Z</dcterms:created>
  <dcterms:modified xsi:type="dcterms:W3CDTF">2024-10-03T08:45:00Z</dcterms:modified>
</cp:coreProperties>
</file>